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0ADD" w14:textId="77777777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BROWN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097FB46D" w14:textId="42270F72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Marrick Nunnery.</w:t>
      </w:r>
    </w:p>
    <w:p w14:paraId="0339820F" w14:textId="77777777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F1F5D" w14:textId="77777777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A3092F" w14:textId="77777777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at the altar of the Blessed Virgin Mary in York</w:t>
      </w:r>
    </w:p>
    <w:p w14:paraId="29A404C0" w14:textId="77777777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145707D4" w14:textId="4925D18A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382C145B" w14:textId="77777777" w:rsidR="00396961" w:rsidRDefault="00396961" w:rsidP="003969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Dominicans in York by</w:t>
      </w:r>
    </w:p>
    <w:p w14:paraId="0E15B968" w14:textId="77777777" w:rsidR="00396961" w:rsidRDefault="00396961" w:rsidP="003969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72769628" w14:textId="6E7F5797" w:rsidR="00396961" w:rsidRDefault="00396961" w:rsidP="003969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E5835">
        <w:rPr>
          <w:rFonts w:ascii="Times New Roman" w:hAnsi="Times New Roman" w:cs="Times New Roman"/>
          <w:sz w:val="24"/>
          <w:szCs w:val="24"/>
        </w:rPr>
        <w:t>)</w:t>
      </w:r>
    </w:p>
    <w:p w14:paraId="6F285CAD" w14:textId="77777777" w:rsidR="00396961" w:rsidRDefault="00396961" w:rsidP="003969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7A784F15" w14:textId="77777777" w:rsidR="00396961" w:rsidRDefault="00396961" w:rsidP="003969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6503C5C" w14:textId="6BDB4366" w:rsidR="00396961" w:rsidRDefault="00396961" w:rsidP="003969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4AE46CBB" w14:textId="77777777" w:rsidR="00396961" w:rsidRDefault="00396961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40DD4" w14:textId="77777777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23789A" w14:textId="77777777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665B6" w14:textId="55B59850" w:rsidR="00D55B7C" w:rsidRDefault="00D55B7C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32A1236F" w14:textId="2F9ED7D9" w:rsidR="00396961" w:rsidRPr="003572CF" w:rsidRDefault="00396961" w:rsidP="00D55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June 2021</w:t>
      </w:r>
    </w:p>
    <w:p w14:paraId="1D760955" w14:textId="1A08F90C" w:rsidR="00BA00AB" w:rsidRPr="00D55B7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55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25935" w14:textId="77777777" w:rsidR="00D55B7C" w:rsidRDefault="00D55B7C" w:rsidP="009139A6">
      <w:r>
        <w:separator/>
      </w:r>
    </w:p>
  </w:endnote>
  <w:endnote w:type="continuationSeparator" w:id="0">
    <w:p w14:paraId="01FA8BF2" w14:textId="77777777" w:rsidR="00D55B7C" w:rsidRDefault="00D55B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42C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7C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96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C3D1" w14:textId="77777777" w:rsidR="00D55B7C" w:rsidRDefault="00D55B7C" w:rsidP="009139A6">
      <w:r>
        <w:separator/>
      </w:r>
    </w:p>
  </w:footnote>
  <w:footnote w:type="continuationSeparator" w:id="0">
    <w:p w14:paraId="5811F538" w14:textId="77777777" w:rsidR="00D55B7C" w:rsidRDefault="00D55B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DD9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44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489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B7C"/>
    <w:rsid w:val="000666E0"/>
    <w:rsid w:val="002510B7"/>
    <w:rsid w:val="00396961"/>
    <w:rsid w:val="005C130B"/>
    <w:rsid w:val="00826F5C"/>
    <w:rsid w:val="009139A6"/>
    <w:rsid w:val="009448BB"/>
    <w:rsid w:val="00A3176C"/>
    <w:rsid w:val="00BA00AB"/>
    <w:rsid w:val="00D55B7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E7F81"/>
  <w15:chartTrackingRefBased/>
  <w15:docId w15:val="{9F9842F8-18A4-441A-9F1B-95550DB0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2021-03-13T20:25:00Z</dcterms:created>
  <dcterms:modified xsi:type="dcterms:W3CDTF">2021-06-09T08:01:00Z</dcterms:modified>
</cp:coreProperties>
</file>